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0FD5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WHYTEMYLL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d.1485)</w:t>
      </w:r>
    </w:p>
    <w:p w14:paraId="69A11D64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Yatton </w:t>
      </w:r>
      <w:proofErr w:type="spellStart"/>
      <w:r>
        <w:rPr>
          <w:rFonts w:ascii="Times New Roman" w:hAnsi="Times New Roman" w:cs="Times New Roman"/>
          <w:sz w:val="24"/>
          <w:szCs w:val="24"/>
        </w:rPr>
        <w:t>Keynell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</w:t>
      </w:r>
    </w:p>
    <w:p w14:paraId="64F17C50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AF3FD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AEEC1B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Johanne(q.v.).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pp.437-8)</w:t>
      </w:r>
    </w:p>
    <w:p w14:paraId="58A48E51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John(q.v.).   (ibid.)</w:t>
      </w:r>
    </w:p>
    <w:p w14:paraId="3BF49058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24E6C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973F87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Jan.1485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256D0406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624015D2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2099B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763DD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Johanna and John.   (ibid.)</w:t>
      </w:r>
    </w:p>
    <w:p w14:paraId="550EE5FB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99C013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A7657" w14:textId="77777777" w:rsidR="00280EC6" w:rsidRDefault="00280EC6" w:rsidP="00280E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2021</w:t>
      </w:r>
    </w:p>
    <w:p w14:paraId="3C3789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D00C" w14:textId="77777777" w:rsidR="00280EC6" w:rsidRDefault="00280EC6" w:rsidP="009139A6">
      <w:r>
        <w:separator/>
      </w:r>
    </w:p>
  </w:endnote>
  <w:endnote w:type="continuationSeparator" w:id="0">
    <w:p w14:paraId="2A96579F" w14:textId="77777777" w:rsidR="00280EC6" w:rsidRDefault="00280E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DA4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64C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757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E1CEA" w14:textId="77777777" w:rsidR="00280EC6" w:rsidRDefault="00280EC6" w:rsidP="009139A6">
      <w:r>
        <w:separator/>
      </w:r>
    </w:p>
  </w:footnote>
  <w:footnote w:type="continuationSeparator" w:id="0">
    <w:p w14:paraId="728926DE" w14:textId="77777777" w:rsidR="00280EC6" w:rsidRDefault="00280E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5F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C58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6B3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C6"/>
    <w:rsid w:val="000666E0"/>
    <w:rsid w:val="002510B7"/>
    <w:rsid w:val="00280EC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B6708"/>
  <w15:chartTrackingRefBased/>
  <w15:docId w15:val="{A8EFB787-D7E0-4C44-850A-6BD6257E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2021-07-04T19:14:00Z</dcterms:created>
  <dcterms:modified xsi:type="dcterms:W3CDTF">2021-07-04T19:17:00Z</dcterms:modified>
</cp:coreProperties>
</file>